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C616D" w:rsidP="006C616D" w:rsidRDefault="00F443AD" w14:paraId="7F2AEAD7" w14:textId="161E1DB0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2FC3656B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06718D" w:rsidRDefault="006C616D" w14:paraId="3830B8A2" w14:textId="5B869AC7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C.</w:t>
                            </w:r>
                            <w:r w:rsidR="00F443A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511CD779">
                <v:stroke joinstyle="miter"/>
                <v:path gradientshapeok="t" o:connecttype="rect"/>
              </v:shapetype>
              <v:shape id="Text Box 9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spid="_x0000_s1026" fillcolor="#939597 [3208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>
                <v:textbox style="mso-fit-shape-to-text:t">
                  <w:txbxContent>
                    <w:p w:rsidRPr="003D38A3" w:rsidR="0006718D" w:rsidP="0006718D" w:rsidRDefault="006C616D" w14:paraId="3830B8A2" w14:textId="5B869AC7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C.</w:t>
                      </w:r>
                      <w:r w:rsidR="00F443A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:rsidRPr="006C616D" w:rsidR="006C616D" w:rsidP="006C616D" w:rsidRDefault="008F3896" w14:paraId="4EF9127B" w14:textId="58E426D5">
      <w:pPr>
        <w:pStyle w:val="Heading3"/>
        <w:rPr>
          <w:b/>
          <w:bCs/>
        </w:rPr>
      </w:pPr>
      <w:r>
        <w:t>Industry</w:t>
      </w:r>
      <w:r w:rsidRPr="006C616D" w:rsidR="006C616D">
        <w:t xml:space="preserve"> seeking to establish authentic connections </w:t>
      </w:r>
      <w:r>
        <w:t xml:space="preserve">and offer opportunities </w:t>
      </w:r>
      <w:r w:rsidRPr="006C616D" w:rsidR="006C616D">
        <w:t xml:space="preserve">to their local </w:t>
      </w:r>
      <w:r>
        <w:t>schools</w:t>
      </w:r>
      <w:r w:rsidRPr="006C616D" w:rsidR="006C616D">
        <w:t xml:space="preserve">, may wish to use and adapt the resource below, which provides key details about your </w:t>
      </w:r>
      <w:r>
        <w:t xml:space="preserve">manufacturing business </w:t>
      </w:r>
      <w:r w:rsidRPr="006C616D" w:rsidR="006C616D">
        <w:t>and the specifics of your context to industry as part of a</w:t>
      </w:r>
      <w:r>
        <w:t xml:space="preserve">n excursion invitation </w:t>
      </w:r>
      <w:r>
        <w:rPr>
          <w:b/>
          <w:bCs/>
        </w:rPr>
        <w:t>to</w:t>
      </w:r>
      <w:r w:rsidRPr="006C616D" w:rsidR="006C616D">
        <w:rPr>
          <w:b/>
          <w:bCs/>
        </w:rPr>
        <w:t xml:space="preserve"> school</w:t>
      </w:r>
      <w:r>
        <w:rPr>
          <w:b/>
          <w:bCs/>
        </w:rPr>
        <w:t>s to visit your manufacturing business on</w:t>
      </w:r>
      <w:r w:rsidRPr="006C616D" w:rsidR="006C616D">
        <w:rPr>
          <w:b/>
          <w:bCs/>
        </w:rPr>
        <w:t xml:space="preserve"> excursion.   </w:t>
      </w:r>
    </w:p>
    <w:p w:rsidRPr="00C15937" w:rsidR="00A75E2C" w:rsidP="006C616D" w:rsidRDefault="0006718D" w14:paraId="234152A6" w14:textId="7AD3457F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59590903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8F3896" w:rsidRDefault="006C616D" w14:paraId="59540646" w14:textId="5C706C57">
                            <w:pPr>
                              <w:pStyle w:val="CourseContainedHeader"/>
                              <w:shd w:val="clear" w:color="auto" w:fill="030083" w:themeFill="accent1"/>
                            </w:pPr>
                            <w:r>
                              <w:t xml:space="preserve">Excursion </w:t>
                            </w:r>
                            <w:r w:rsidR="00F443AD">
                              <w:t>Invitation</w:t>
                            </w:r>
                            <w:r w:rsidR="00C162FC">
                              <w:t xml:space="preserve"> t</w:t>
                            </w:r>
                            <w:r w:rsidR="00F443AD">
                              <w:t>o Schools</w:t>
                            </w:r>
                            <w:r w:rsidR="0006718D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fillcolor="#030083 [3204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" w14:anchorId="74C8E25A">
                <v:textbox style="mso-fit-shape-to-text:t">
                  <w:txbxContent>
                    <w:p w:rsidRPr="003D38A3" w:rsidR="0006718D" w:rsidP="008F3896" w:rsidRDefault="006C616D" w14:paraId="59540646" w14:textId="5C706C57">
                      <w:pPr>
                        <w:pStyle w:val="CourseContainedHeader"/>
                        <w:shd w:val="clear" w:color="auto" w:fill="030083" w:themeFill="accent1"/>
                      </w:pPr>
                      <w:r>
                        <w:t xml:space="preserve">Excursion </w:t>
                      </w:r>
                      <w:r w:rsidR="00F443AD">
                        <w:t>Invitation</w:t>
                      </w:r>
                      <w:r w:rsidR="00C162FC">
                        <w:t xml:space="preserve"> t</w:t>
                      </w:r>
                      <w:r w:rsidR="00F443AD">
                        <w:t>o Schools</w:t>
                      </w:r>
                      <w:r w:rsidR="0006718D">
                        <w:t xml:space="preserve"> 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Pr="0049081F" w:rsidR="005E03FA" w:rsidTr="3EA09EEC" w14:paraId="5E4144B0" w14:textId="77777777"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939597" w:themeFill="accent5"/>
            <w:tcMar/>
            <w:vAlign w:val="center"/>
          </w:tcPr>
          <w:p w:rsidRPr="00645F0F" w:rsidR="005E03FA" w:rsidP="00117B24" w:rsidRDefault="005E03FA" w14:paraId="111EE5E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939597" w:themeFill="accent5"/>
            <w:tcMar/>
            <w:vAlign w:val="center"/>
          </w:tcPr>
          <w:p w:rsidRPr="00645F0F" w:rsidR="005E03FA" w:rsidP="00117B24" w:rsidRDefault="00F97096" w14:paraId="6966DE8E" w14:textId="7EEDBC7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39597" w:themeFill="accent5"/>
            <w:tcMar/>
            <w:vAlign w:val="center"/>
          </w:tcPr>
          <w:p w:rsidRPr="00645F0F" w:rsidR="005E03FA" w:rsidP="00117B24" w:rsidRDefault="005E03FA" w14:paraId="2A74CF4B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Pr="0049081F" w:rsidR="005E03FA" w:rsidTr="3EA09EEC" w14:paraId="58F41217" w14:textId="77777777">
        <w:tc>
          <w:tcPr>
            <w:tcW w:w="1838" w:type="dxa"/>
            <w:tcBorders>
              <w:top w:val="single" w:color="auto" w:sz="4" w:space="0"/>
              <w:left w:val="single" w:color="auto" w:sz="4" w:space="0"/>
            </w:tcBorders>
            <w:shd w:val="clear" w:color="auto" w:fill="030083" w:themeFill="accent1"/>
            <w:tcMar/>
            <w:vAlign w:val="center"/>
          </w:tcPr>
          <w:p w:rsidRPr="0049081F" w:rsidR="005E03FA" w:rsidP="00117B24" w:rsidRDefault="008F3896" w14:paraId="08F508FB" w14:textId="416C95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</w:t>
            </w:r>
          </w:p>
        </w:tc>
        <w:tc>
          <w:tcPr>
            <w:tcW w:w="5670" w:type="dxa"/>
            <w:tcBorders>
              <w:top w:val="single" w:color="auto" w:sz="4" w:space="0"/>
            </w:tcBorders>
            <w:tcMar/>
            <w:vAlign w:val="center"/>
          </w:tcPr>
          <w:p w:rsidRPr="0049081F" w:rsidR="005E03FA" w:rsidP="00117B24" w:rsidRDefault="00845389" w14:paraId="3B662E05" w14:textId="70053ED7">
            <w:pPr>
              <w:jc w:val="center"/>
              <w:rPr>
                <w:rFonts w:ascii="Arial" w:hAnsi="Arial" w:cs="Arial"/>
              </w:rPr>
            </w:pPr>
            <w:r w:rsidRPr="3EA09EEC" w:rsidR="00845389">
              <w:rPr>
                <w:rFonts w:ascii="Arial" w:hAnsi="Arial" w:cs="Arial"/>
              </w:rPr>
              <w:t>Invite schools on</w:t>
            </w:r>
            <w:r w:rsidRPr="3EA09EEC" w:rsidR="00680EC9">
              <w:rPr>
                <w:rFonts w:ascii="Arial" w:hAnsi="Arial" w:cs="Arial"/>
              </w:rPr>
              <w:t xml:space="preserve"> excursion to a manufacturing</w:t>
            </w:r>
            <w:r w:rsidRPr="3EA09EEC" w:rsidR="49BDF532">
              <w:rPr>
                <w:rFonts w:ascii="Arial" w:hAnsi="Arial" w:cs="Arial"/>
              </w:rPr>
              <w:t xml:space="preserve"> </w:t>
            </w:r>
            <w:r w:rsidRPr="3EA09EEC" w:rsidR="009F40EA">
              <w:rPr>
                <w:rFonts w:ascii="Arial" w:hAnsi="Arial" w:cs="Arial"/>
              </w:rPr>
              <w:t>facility</w:t>
            </w:r>
            <w:r w:rsidRPr="3EA09EEC" w:rsidR="00680EC9">
              <w:rPr>
                <w:rFonts w:ascii="Arial" w:hAnsi="Arial" w:cs="Arial"/>
              </w:rPr>
              <w:t xml:space="preserve">, </w:t>
            </w:r>
            <w:r w:rsidRPr="3EA09EEC" w:rsidR="00680EC9">
              <w:rPr>
                <w:rFonts w:ascii="Arial" w:hAnsi="Arial" w:cs="Arial"/>
              </w:rPr>
              <w:t>workshop</w:t>
            </w:r>
            <w:r w:rsidRPr="3EA09EEC" w:rsidR="00680EC9">
              <w:rPr>
                <w:rFonts w:ascii="Arial" w:hAnsi="Arial" w:cs="Arial"/>
              </w:rPr>
              <w:t xml:space="preserve"> or site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shd w:val="clear" w:color="auto" w:fill="FE6601" w:themeFill="accent3"/>
            <w:tcMar/>
            <w:vAlign w:val="center"/>
          </w:tcPr>
          <w:p w:rsidRPr="0049081F" w:rsidR="005E03FA" w:rsidP="00117B24" w:rsidRDefault="008F3896" w14:paraId="5A004F6E" w14:textId="73D85B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Teachers</w:t>
            </w:r>
          </w:p>
        </w:tc>
      </w:tr>
    </w:tbl>
    <w:p w:rsidR="009A7A96" w:rsidP="009A7A96" w:rsidRDefault="009A7A96" w14:paraId="494C6152" w14:textId="77777777">
      <w:pPr>
        <w:pStyle w:val="Heading4"/>
      </w:pPr>
    </w:p>
    <w:p w:rsidR="009A7A96" w:rsidP="009A7A96" w:rsidRDefault="009F40EA" w14:paraId="64D7DC16" w14:textId="59A5BFB7">
      <w:pPr>
        <w:pStyle w:val="Heading4"/>
      </w:pPr>
      <w:r>
        <w:t>Industry Contact</w:t>
      </w:r>
    </w:p>
    <w:p w:rsidR="005E03FA" w:rsidRDefault="001D2D84" w14:paraId="77483A17" w14:textId="7CBE143A">
      <w:pPr>
        <w:rPr>
          <w:lang w:eastAsia="en-AU"/>
        </w:rPr>
      </w:pPr>
      <w:r>
        <w:rPr>
          <w:lang w:eastAsia="en-AU"/>
        </w:rPr>
        <w:t xml:space="preserve">Provide contact information </w:t>
      </w:r>
      <w:r w:rsidR="008F08A0">
        <w:rPr>
          <w:lang w:eastAsia="en-AU"/>
        </w:rPr>
        <w:t>relevant to</w:t>
      </w:r>
      <w:r w:rsidR="009F40EA">
        <w:rPr>
          <w:lang w:eastAsia="en-AU"/>
        </w:rPr>
        <w:t xml:space="preserve"> School</w:t>
      </w:r>
      <w:r w:rsidR="008F08A0"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Pr="0049081F" w:rsidR="001D2D84" w:rsidTr="001D2D84" w14:paraId="5D224AD1" w14:textId="77777777">
        <w:trPr>
          <w:trHeight w:val="382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1D2D84" w:rsidP="00117B24" w:rsidRDefault="009F40EA" w14:paraId="6931980A" w14:textId="3479CB6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Business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1D2D84" w:rsidP="00117B24" w:rsidRDefault="001D2D84" w14:paraId="2FBF68C0" w14:textId="79FBBFBF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F4152F" w:rsidTr="001D2D84" w14:paraId="283FFF56" w14:textId="77777777">
        <w:trPr>
          <w:trHeight w:val="382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="00F4152F" w:rsidP="00117B24" w:rsidRDefault="00F4152F" w14:paraId="55116A30" w14:textId="59BE9D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Description</w:t>
            </w:r>
            <w:r w:rsidR="00662805">
              <w:rPr>
                <w:rFonts w:ascii="Arial" w:hAnsi="Arial" w:cs="Arial"/>
                <w:b/>
                <w:bCs/>
                <w:color w:val="FFFFFF" w:themeColor="background1"/>
              </w:rPr>
              <w:t xml:space="preserve">           </w:t>
            </w:r>
            <w:proofErr w:type="gramStart"/>
            <w:r w:rsidR="00662805">
              <w:rPr>
                <w:rFonts w:ascii="Arial" w:hAnsi="Arial" w:cs="Arial"/>
                <w:b/>
                <w:bCs/>
                <w:color w:val="FFFFFF" w:themeColor="background1"/>
              </w:rPr>
              <w:t xml:space="preserve">   </w:t>
            </w:r>
            <w:r w:rsidRPr="00662805" w:rsidR="00662805">
              <w:rPr>
                <w:rFonts w:ascii="Arial" w:hAnsi="Arial" w:cs="Arial"/>
                <w:color w:val="FFFFFF" w:themeColor="background1"/>
              </w:rPr>
              <w:t>(</w:t>
            </w:r>
            <w:proofErr w:type="gramEnd"/>
            <w:r w:rsidRPr="00662805" w:rsidR="00662805">
              <w:rPr>
                <w:rFonts w:ascii="Arial" w:hAnsi="Arial" w:cs="Arial"/>
                <w:color w:val="FFFFFF" w:themeColor="background1"/>
              </w:rPr>
              <w:t>of manufacturing business or facility)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4152F" w:rsidP="00117B24" w:rsidRDefault="00F4152F" w14:paraId="1823960C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1D2D84" w:rsidTr="001D2D84" w14:paraId="2A6EAF50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1D2D84" w:rsidP="00117B24" w:rsidRDefault="009F40EA" w14:paraId="18F0A449" w14:textId="5C8A6B5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Contact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1D2D84" w:rsidP="00117B24" w:rsidRDefault="001D2D84" w14:paraId="4D6B5A29" w14:textId="5C49DEA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1D2D84" w:rsidTr="001D2D84" w14:paraId="38424090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1D2D84" w:rsidP="00117B24" w:rsidRDefault="001D2D84" w14:paraId="08AF98B0" w14:textId="5977E3FB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Contact Email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1D2D84" w:rsidP="00117B24" w:rsidRDefault="001D2D84" w14:paraId="7348506C" w14:textId="3BD22A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:rsidR="005E03FA" w:rsidRDefault="005E03FA" w14:paraId="1E6297BE" w14:textId="77777777"/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Pr="0049081F" w:rsidR="005E03FA" w:rsidTr="000712D2" w14:paraId="1A7F89AC" w14:textId="77777777">
        <w:trPr>
          <w:trHeight w:val="155"/>
        </w:trPr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49081F" w:rsidR="005E03FA" w:rsidP="00117B24" w:rsidRDefault="004B4F0B" w14:paraId="0BB7853F" w14:textId="1CC53338">
            <w:pPr>
              <w:spacing w:before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Opportunity</w:t>
            </w:r>
          </w:p>
        </w:tc>
      </w:tr>
      <w:tr w:rsidRPr="0049081F" w:rsidR="005E03FA" w:rsidTr="005E03FA" w14:paraId="493BAB7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49081F" w:rsidR="005E03FA" w:rsidP="00117B24" w:rsidRDefault="004B4F0B" w14:paraId="7EB6E352" w14:textId="26D04505">
            <w:pPr>
              <w:spacing w:before="120"/>
              <w:rPr>
                <w:rFonts w:ascii="Arial" w:hAnsi="Arial" w:cs="Arial"/>
              </w:rPr>
            </w:pPr>
            <w:r w:rsidRPr="00C06F1D">
              <w:rPr>
                <w:rFonts w:ascii="Arial" w:hAnsi="Arial" w:cs="Arial"/>
              </w:rPr>
              <w:t xml:space="preserve">As </w:t>
            </w:r>
            <w:r w:rsidRPr="00C63114">
              <w:rPr>
                <w:rFonts w:ascii="Arial" w:hAnsi="Arial" w:cs="Arial"/>
                <w:color w:val="000000" w:themeColor="accent6"/>
              </w:rPr>
              <w:t>part of the manufacturing industry, we are committed to supporting the development of knowledge and skills in the future workforce.</w:t>
            </w:r>
          </w:p>
        </w:tc>
      </w:tr>
      <w:tr w:rsidRPr="0049081F" w:rsidR="00C15937" w:rsidTr="00C15937" w14:paraId="733B0E3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C15937" w:rsidR="00C15937" w:rsidP="00117B24" w:rsidRDefault="00C15937" w14:paraId="082E4C8A" w14:textId="63A21421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15937">
              <w:rPr>
                <w:rFonts w:ascii="Arial" w:hAnsi="Arial" w:cs="Arial"/>
                <w:b/>
                <w:bCs/>
                <w:color w:val="FFFFFF" w:themeColor="background1"/>
              </w:rPr>
              <w:t>Request</w:t>
            </w:r>
          </w:p>
        </w:tc>
      </w:tr>
      <w:tr w:rsidRPr="0049081F" w:rsidR="005E03FA" w:rsidTr="005E03FA" w14:paraId="0F29D4CD" w14:textId="77777777">
        <w:tc>
          <w:tcPr>
            <w:tcW w:w="93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2B576B" w:rsidP="002B576B" w:rsidRDefault="002B576B" w14:paraId="291CCEA2" w14:textId="7777777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would like to invite your school to visit our business on excursion. The excursion will enhance your students learning by offering real-world insights into the manufacturing industry and will include:</w:t>
            </w:r>
          </w:p>
          <w:p w:rsidR="002B576B" w:rsidP="002B576B" w:rsidRDefault="002B576B" w14:paraId="512FF5D3" w14:textId="77777777">
            <w:pPr>
              <w:pStyle w:val="ListParagraph"/>
              <w:numPr>
                <w:ilvl w:val="0"/>
                <w:numId w:val="33"/>
              </w:num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A presentation about our company and its operations</w:t>
            </w:r>
          </w:p>
          <w:p w:rsidR="002B576B" w:rsidP="002B576B" w:rsidRDefault="002B576B" w14:paraId="37F69075" w14:textId="77777777">
            <w:pPr>
              <w:pStyle w:val="ListParagraph"/>
              <w:numPr>
                <w:ilvl w:val="0"/>
                <w:numId w:val="33"/>
              </w:num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 xml:space="preserve">A demonstration or showcase of tools or processes </w:t>
            </w:r>
          </w:p>
          <w:p w:rsidR="002B576B" w:rsidP="002B576B" w:rsidRDefault="002B576B" w14:paraId="0910B0D9" w14:textId="77777777">
            <w:pPr>
              <w:pStyle w:val="ListParagraph"/>
              <w:numPr>
                <w:ilvl w:val="0"/>
                <w:numId w:val="33"/>
              </w:num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A tour of our facilities or work sites</w:t>
            </w:r>
          </w:p>
          <w:p w:rsidRPr="00F22A63" w:rsidR="005E03FA" w:rsidP="002B576B" w:rsidRDefault="002B576B" w14:paraId="0B672602" w14:textId="605D2E3A">
            <w:pPr>
              <w:pStyle w:val="ListParagraph"/>
              <w:numPr>
                <w:ilvl w:val="0"/>
                <w:numId w:val="33"/>
              </w:num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Career pathways Q+A for our students</w:t>
            </w:r>
          </w:p>
        </w:tc>
      </w:tr>
    </w:tbl>
    <w:p w:rsidR="00C15937" w:rsidRDefault="00C15937" w14:paraId="2BAC98D1" w14:textId="77777777"/>
    <w:p w:rsidR="008F08A0" w:rsidRDefault="008F08A0" w14:paraId="72651D83" w14:textId="77777777">
      <w:pPr>
        <w:spacing w:before="0" w:after="0"/>
        <w:rPr>
          <w:rFonts w:ascii="Arial" w:hAnsi="Arial" w:eastAsia="Times New Roman" w:cs="Times New Roman"/>
          <w:b/>
          <w:bCs/>
          <w:color w:val="000000" w:themeColor="text2"/>
          <w:kern w:val="0"/>
          <w:sz w:val="22"/>
          <w:szCs w:val="22"/>
          <w:lang w:eastAsia="en-AU"/>
          <w14:ligatures w14:val="none"/>
        </w:rPr>
      </w:pPr>
      <w:r>
        <w:br w:type="page"/>
      </w:r>
    </w:p>
    <w:p w:rsidR="00D75823" w:rsidP="00D75823" w:rsidRDefault="00D75823" w14:paraId="127DC8B4" w14:textId="42D14C33">
      <w:pPr>
        <w:pStyle w:val="Heading4"/>
      </w:pPr>
      <w:r>
        <w:lastRenderedPageBreak/>
        <w:t>Key Details</w:t>
      </w:r>
    </w:p>
    <w:p w:rsidR="007C3CAB" w:rsidRDefault="00D75823" w14:paraId="22539D2F" w14:textId="01A829D6">
      <w:r>
        <w:t>Provide key details about the incursion opportunity to help industry partners with their planning.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7513"/>
      </w:tblGrid>
      <w:tr w:rsidRPr="0049081F" w:rsidR="002B576B" w:rsidTr="0015728A" w14:paraId="13054595" w14:textId="77777777">
        <w:trPr>
          <w:trHeight w:val="435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2B576B" w:rsidP="00C15937" w:rsidRDefault="002B576B" w14:paraId="20CCB09F" w14:textId="34D85F2A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Excursion Location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2B576B" w:rsidP="00F003BD" w:rsidRDefault="002B576B" w14:paraId="67A07DC1" w14:textId="77777777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Pr="0049081F" w:rsidR="00931E52" w:rsidTr="0015728A" w14:paraId="52C12DE7" w14:textId="77777777">
        <w:trPr>
          <w:trHeight w:val="435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931E52" w:rsidP="00C15937" w:rsidRDefault="00931E52" w14:paraId="7BFF0936" w14:textId="5AE762C6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5728A">
              <w:rPr>
                <w:rFonts w:ascii="Arial" w:hAnsi="Arial" w:cs="Arial"/>
                <w:b/>
                <w:bCs/>
                <w:color w:val="FFFFFF" w:themeColor="background1"/>
              </w:rPr>
              <w:t>Date/</w:t>
            </w:r>
            <w:r w:rsidR="00AE7B2D">
              <w:rPr>
                <w:rFonts w:ascii="Arial" w:hAnsi="Arial" w:cs="Arial"/>
                <w:b/>
                <w:bCs/>
                <w:color w:val="FFFFFF" w:themeColor="background1"/>
              </w:rPr>
              <w:t xml:space="preserve">s: 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F003BD" w:rsidR="00931E52" w:rsidP="00F003BD" w:rsidRDefault="00AE7B2D" w14:paraId="19545157" w14:textId="24273D9B">
            <w:p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(provide options)</w:t>
            </w:r>
          </w:p>
        </w:tc>
      </w:tr>
      <w:tr w:rsidRPr="0049081F" w:rsidR="00F003BD" w:rsidTr="0015728A" w14:paraId="436BC1CF" w14:textId="77777777">
        <w:trPr>
          <w:trHeight w:val="452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F003BD" w:rsidP="00F003BD" w:rsidRDefault="00F003BD" w14:paraId="2C17B3D4" w14:textId="5624A364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5728A">
              <w:rPr>
                <w:rFonts w:ascii="Arial" w:hAnsi="Arial" w:cs="Arial"/>
                <w:b/>
                <w:bCs/>
                <w:color w:val="FFFFFF" w:themeColor="background1"/>
              </w:rPr>
              <w:t>Duration: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F003BD" w:rsidR="00F003BD" w:rsidP="00F003BD" w:rsidRDefault="00AE7B2D" w14:paraId="245A9DFD" w14:textId="4F99B2AE">
            <w:pPr>
              <w:spacing w:before="120" w:after="0"/>
              <w:contextualSpacing/>
              <w:rPr>
                <w:rFonts w:cs="Arial"/>
              </w:rPr>
            </w:pPr>
            <w:r>
              <w:rPr>
                <w:rFonts w:cs="Arial"/>
              </w:rPr>
              <w:t>(provide parameters)</w:t>
            </w:r>
          </w:p>
        </w:tc>
      </w:tr>
      <w:tr w:rsidRPr="0049081F" w:rsidR="00F003BD" w:rsidTr="0015728A" w14:paraId="01F0E7EB" w14:textId="77777777">
        <w:trPr>
          <w:trHeight w:val="385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F003BD" w:rsidP="00F003BD" w:rsidRDefault="00F003BD" w14:paraId="1DBAADC6" w14:textId="2F7B730E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5728A">
              <w:rPr>
                <w:rFonts w:ascii="Arial" w:hAnsi="Arial" w:cs="Arial"/>
                <w:b/>
                <w:bCs/>
                <w:color w:val="FFFFFF" w:themeColor="background1"/>
              </w:rPr>
              <w:t xml:space="preserve">Student numbers: 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F003BD" w:rsidP="00F003BD" w:rsidRDefault="00F003BD" w14:paraId="1DA9460B" w14:textId="77777777">
            <w:pPr>
              <w:pStyle w:val="ListParagraph"/>
              <w:spacing w:before="120" w:after="0"/>
              <w:ind w:left="360"/>
              <w:contextualSpacing/>
              <w:rPr>
                <w:rFonts w:cs="Arial"/>
              </w:rPr>
            </w:pPr>
          </w:p>
        </w:tc>
      </w:tr>
      <w:tr w:rsidRPr="0049081F" w:rsidR="002B576B" w:rsidTr="0015728A" w14:paraId="3B826941" w14:textId="77777777">
        <w:trPr>
          <w:trHeight w:val="385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2B576B" w:rsidP="00F003BD" w:rsidRDefault="002B576B" w14:paraId="6DBF1020" w14:textId="4C29653F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Safety Requirements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2B576B" w:rsidP="002B576B" w:rsidRDefault="002B576B" w14:paraId="55DA8739" w14:textId="6E7BE459">
            <w:pPr>
              <w:pStyle w:val="ListParagraph"/>
              <w:spacing w:before="120" w:after="0"/>
              <w:ind w:left="0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(onboarding or PPE requirements)</w:t>
            </w:r>
          </w:p>
        </w:tc>
      </w:tr>
      <w:tr w:rsidRPr="0049081F" w:rsidR="002B576B" w:rsidTr="0015728A" w14:paraId="5AA21579" w14:textId="77777777">
        <w:trPr>
          <w:trHeight w:val="385"/>
        </w:trPr>
        <w:tc>
          <w:tcPr>
            <w:tcW w:w="1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15728A" w:rsidR="002B576B" w:rsidP="00F003BD" w:rsidRDefault="002B576B" w14:paraId="5238784D" w14:textId="6FC16088">
            <w:pPr>
              <w:spacing w:before="12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Other</w:t>
            </w:r>
          </w:p>
        </w:tc>
        <w:tc>
          <w:tcPr>
            <w:tcW w:w="7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="002B576B" w:rsidP="00F003BD" w:rsidRDefault="002B576B" w14:paraId="5B6C08FF" w14:textId="77777777">
            <w:pPr>
              <w:pStyle w:val="ListParagraph"/>
              <w:spacing w:before="120" w:after="0"/>
              <w:ind w:left="360"/>
              <w:contextualSpacing/>
              <w:rPr>
                <w:rFonts w:cs="Arial"/>
              </w:rPr>
            </w:pPr>
          </w:p>
        </w:tc>
      </w:tr>
    </w:tbl>
    <w:p w:rsidR="00931E52" w:rsidRDefault="00931E52" w14:paraId="7F60FDB6" w14:textId="77777777"/>
    <w:p w:rsidR="00A75E2C" w:rsidRDefault="00557095" w14:paraId="1C0C772F" w14:textId="4FDB3505">
      <w:pPr>
        <w:spacing w:before="0" w:after="0"/>
      </w:pPr>
      <w:r>
        <w:t>Thank you for considering this invitation and we look forward to discussing the opportunity further.</w:t>
      </w:r>
      <w:r w:rsidR="00A75E2C">
        <w:br w:type="page"/>
      </w:r>
    </w:p>
    <w:sectPr w:rsidR="00A75E2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683E" w:rsidP="009125CB" w:rsidRDefault="0070683E" w14:paraId="7837533A" w14:textId="77777777">
      <w:r>
        <w:separator/>
      </w:r>
    </w:p>
    <w:p w:rsidR="0070683E" w:rsidP="009125CB" w:rsidRDefault="0070683E" w14:paraId="7D80CFF4" w14:textId="77777777"/>
    <w:p w:rsidR="0070683E" w:rsidP="009125CB" w:rsidRDefault="0070683E" w14:paraId="51B6B575" w14:textId="77777777"/>
    <w:p w:rsidR="0070683E" w:rsidP="009125CB" w:rsidRDefault="0070683E" w14:paraId="695C200B" w14:textId="77777777"/>
  </w:endnote>
  <w:endnote w:type="continuationSeparator" w:id="0">
    <w:p w:rsidR="0070683E" w:rsidP="009125CB" w:rsidRDefault="0070683E" w14:paraId="37D211C7" w14:textId="77777777">
      <w:r>
        <w:continuationSeparator/>
      </w:r>
    </w:p>
    <w:p w:rsidR="0070683E" w:rsidP="009125CB" w:rsidRDefault="0070683E" w14:paraId="1100E366" w14:textId="77777777"/>
    <w:p w:rsidR="0070683E" w:rsidP="009125CB" w:rsidRDefault="0070683E" w14:paraId="6A208D4E" w14:textId="77777777"/>
    <w:p w:rsidR="0070683E" w:rsidP="009125CB" w:rsidRDefault="0070683E" w14:paraId="7DD9CD9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052A11" w:rsidP="009125CB" w:rsidRDefault="00052A11" w14:paraId="01F1D47C" w14:textId="77777777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052A11" w:rsidP="009125CB" w:rsidRDefault="00052A11" w14:paraId="35713A51" w14:textId="77777777"/>
  <w:p w:rsidR="00FD0A76" w:rsidP="009125CB" w:rsidRDefault="00FD0A76" w14:paraId="53D701C7" w14:textId="77777777"/>
  <w:p w:rsidR="00FD0A76" w:rsidP="009125CB" w:rsidRDefault="00FD0A76" w14:paraId="7A6C23A7" w14:textId="77777777"/>
  <w:p w:rsidR="00FD0A76" w:rsidP="009125CB" w:rsidRDefault="00FD0A76" w14:paraId="21A0C13F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color="808080" w:themeColor="background2" w:themeShade="80" w:sz="4" w:space="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Pr="00431D9B" w:rsidR="002E1B9C" w:rsidTr="4FDA8A48" w14:paraId="7127433E" w14:textId="77777777">
      <w:trPr>
        <w:trHeight w:val="255"/>
      </w:trPr>
      <w:tc>
        <w:tcPr>
          <w:tcW w:w="3828" w:type="dxa"/>
          <w:tcMar/>
          <w:vAlign w:val="bottom"/>
        </w:tcPr>
        <w:p w:rsidRPr="002E1B9C" w:rsidR="002E1B9C" w:rsidP="009125CB" w:rsidRDefault="00EC7599" w14:paraId="4FF8E10B" w14:textId="77777777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tcMar/>
          <w:vAlign w:val="bottom"/>
        </w:tcPr>
        <w:p w:rsidRPr="0071425C" w:rsidR="002E1B9C" w:rsidP="4FDA8A48" w:rsidRDefault="002E1B9C" w14:paraId="19DE4215" w14:textId="7A406885">
          <w:pPr>
            <w:pStyle w:val="FooterMiddle"/>
            <w:rPr>
              <w:noProof/>
            </w:rPr>
          </w:pPr>
          <w:r w:rsidR="4FDA8A48">
            <w:rPr/>
            <w:t xml:space="preserve">Last updated </w:t>
          </w:r>
          <w:r>
            <w:fldChar w:fldCharType="begin"/>
          </w:r>
          <w:r>
            <w:instrText xml:space="preserve"> DATE \@ "d MMMM yyyy" </w:instrText>
          </w:r>
          <w:r>
            <w:fldChar w:fldCharType="separate"/>
          </w:r>
          <w:r w:rsidRPr="4FDA8A48" w:rsidR="4FDA8A48">
            <w:rPr>
              <w:noProof/>
            </w:rPr>
            <w:t>30</w:t>
          </w:r>
          <w:r w:rsidRPr="4FDA8A48" w:rsidR="4FDA8A48">
            <w:rPr>
              <w:noProof/>
            </w:rPr>
            <w:t xml:space="preserve"> July 2025</w:t>
          </w:r>
          <w:r>
            <w:fldChar w:fldCharType="end"/>
          </w:r>
        </w:p>
      </w:tc>
      <w:tc>
        <w:tcPr>
          <w:tcW w:w="3685" w:type="dxa"/>
          <w:tcMar/>
          <w:vAlign w:val="bottom"/>
        </w:tcPr>
        <w:p w:rsidRPr="002E1B9C" w:rsidR="002E1B9C" w:rsidP="009125CB" w:rsidRDefault="002E1B9C" w14:paraId="7E99E65C" w14:textId="77777777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:rsidRPr="0071425C" w:rsidR="002E1B9C" w:rsidP="009125CB" w:rsidRDefault="002E1B9C" w14:paraId="0A4B8A0D" w14:textId="77777777">
    <w:pPr>
      <w:pStyle w:val="Footer"/>
    </w:pPr>
  </w:p>
  <w:p w:rsidRPr="002E1B9C" w:rsidR="00FD0A76" w:rsidP="009125CB" w:rsidRDefault="00FD0A76" w14:paraId="0EFBD73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1425C" w:rsidR="005E0024" w:rsidP="009125CB" w:rsidRDefault="005E0024" w14:paraId="274E7DC9" w14:textId="77777777">
    <w:pPr>
      <w:pStyle w:val="Footer"/>
    </w:pPr>
  </w:p>
  <w:p w:rsidRPr="005E0024" w:rsidR="007C6219" w:rsidP="009125CB" w:rsidRDefault="007C6219" w14:paraId="093C5B7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683E" w:rsidP="009125CB" w:rsidRDefault="0070683E" w14:paraId="70CA154C" w14:textId="77777777">
      <w:r>
        <w:separator/>
      </w:r>
    </w:p>
    <w:p w:rsidR="0070683E" w:rsidP="009125CB" w:rsidRDefault="0070683E" w14:paraId="13A0081D" w14:textId="77777777"/>
    <w:p w:rsidR="0070683E" w:rsidP="009125CB" w:rsidRDefault="0070683E" w14:paraId="7D63EB9E" w14:textId="77777777"/>
    <w:p w:rsidR="0070683E" w:rsidP="009125CB" w:rsidRDefault="0070683E" w14:paraId="7D52F73E" w14:textId="77777777"/>
  </w:footnote>
  <w:footnote w:type="continuationSeparator" w:id="0">
    <w:p w:rsidR="0070683E" w:rsidP="009125CB" w:rsidRDefault="0070683E" w14:paraId="30D94106" w14:textId="77777777">
      <w:r>
        <w:continuationSeparator/>
      </w:r>
    </w:p>
    <w:p w:rsidR="0070683E" w:rsidP="009125CB" w:rsidRDefault="0070683E" w14:paraId="19A060C5" w14:textId="77777777"/>
    <w:p w:rsidR="0070683E" w:rsidP="009125CB" w:rsidRDefault="0070683E" w14:paraId="38AD1406" w14:textId="77777777"/>
    <w:p w:rsidR="0070683E" w:rsidP="009125CB" w:rsidRDefault="0070683E" w14:paraId="62E5F55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0D2F" w:rsidRDefault="00590D2F" w14:paraId="4AB5831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2426A1" w:rsidP="00A7658F" w:rsidRDefault="009C72A4" w14:paraId="385F1B9E" w14:textId="77777777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E1B9C" w:rsidR="002E1B9C" w:rsidP="009125CB" w:rsidRDefault="002E1B9C" w14:paraId="00621E0E" w14:textId="77777777">
    <w:pPr>
      <w:pStyle w:val="FooterRight"/>
      <w:rPr>
        <w:noProof/>
      </w:rPr>
    </w:pPr>
  </w:p>
  <w:p w:rsidR="00426133" w:rsidP="009125CB" w:rsidRDefault="00426133" w14:paraId="4F27A539" w14:textId="77777777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hint="default" w:ascii="Symbol" w:hAnsi="Symbol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18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1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hint="default" w:ascii="Symbol" w:hAnsi="Symbol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3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hint="default" w:ascii="Wingdings" w:hAnsi="Wingdings"/>
      </w:r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8"/>
  </w:num>
  <w:num w:numId="3" w16cid:durableId="1776317215">
    <w:abstractNumId w:val="35"/>
  </w:num>
  <w:num w:numId="4" w16cid:durableId="1534071080">
    <w:abstractNumId w:val="31"/>
  </w:num>
  <w:num w:numId="5" w16cid:durableId="1673219778">
    <w:abstractNumId w:val="15"/>
  </w:num>
  <w:num w:numId="6" w16cid:durableId="1200585890">
    <w:abstractNumId w:val="30"/>
  </w:num>
  <w:num w:numId="7" w16cid:durableId="1908228620">
    <w:abstractNumId w:val="21"/>
  </w:num>
  <w:num w:numId="8" w16cid:durableId="1147357831">
    <w:abstractNumId w:val="29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9"/>
  </w:num>
  <w:num w:numId="19" w16cid:durableId="173418005">
    <w:abstractNumId w:val="25"/>
  </w:num>
  <w:num w:numId="20" w16cid:durableId="181164802">
    <w:abstractNumId w:val="26"/>
  </w:num>
  <w:num w:numId="21" w16cid:durableId="1705398770">
    <w:abstractNumId w:val="11"/>
  </w:num>
  <w:num w:numId="22" w16cid:durableId="881602498">
    <w:abstractNumId w:val="32"/>
  </w:num>
  <w:num w:numId="23" w16cid:durableId="156463920">
    <w:abstractNumId w:val="23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33"/>
  </w:num>
  <w:num w:numId="27" w16cid:durableId="509024134">
    <w:abstractNumId w:val="16"/>
  </w:num>
  <w:num w:numId="28" w16cid:durableId="474566187">
    <w:abstractNumId w:val="36"/>
  </w:num>
  <w:num w:numId="29" w16cid:durableId="1597324625">
    <w:abstractNumId w:val="10"/>
  </w:num>
  <w:num w:numId="30" w16cid:durableId="1760828359">
    <w:abstractNumId w:val="27"/>
  </w:num>
  <w:num w:numId="31" w16cid:durableId="1351758974">
    <w:abstractNumId w:val="28"/>
  </w:num>
  <w:num w:numId="32" w16cid:durableId="2112775992">
    <w:abstractNumId w:val="12"/>
  </w:num>
  <w:num w:numId="33" w16cid:durableId="3359696">
    <w:abstractNumId w:val="20"/>
  </w:num>
  <w:num w:numId="34" w16cid:durableId="917907554">
    <w:abstractNumId w:val="24"/>
  </w:num>
  <w:num w:numId="35" w16cid:durableId="1935822219">
    <w:abstractNumId w:val="34"/>
  </w:num>
  <w:num w:numId="36" w16cid:durableId="1179537948">
    <w:abstractNumId w:val="22"/>
  </w:num>
  <w:num w:numId="37" w16cid:durableId="75712448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6E52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5728A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D2442"/>
    <w:rsid w:val="001D2D84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57095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50AC"/>
    <w:rsid w:val="00752CD6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74CB"/>
    <w:rsid w:val="00810025"/>
    <w:rsid w:val="0082109F"/>
    <w:rsid w:val="00837177"/>
    <w:rsid w:val="0084538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5CB"/>
    <w:rsid w:val="00913F0F"/>
    <w:rsid w:val="00924B81"/>
    <w:rsid w:val="00931E52"/>
    <w:rsid w:val="00941FC8"/>
    <w:rsid w:val="00971393"/>
    <w:rsid w:val="00971CF7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25A5"/>
    <w:rsid w:val="00B230D0"/>
    <w:rsid w:val="00B300C7"/>
    <w:rsid w:val="00B3336D"/>
    <w:rsid w:val="00B42C75"/>
    <w:rsid w:val="00B54146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663C8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2049"/>
    <w:rsid w:val="00EC7599"/>
    <w:rsid w:val="00ED409B"/>
    <w:rsid w:val="00EE0706"/>
    <w:rsid w:val="00EE0E37"/>
    <w:rsid w:val="00EE2F6D"/>
    <w:rsid w:val="00EE56B2"/>
    <w:rsid w:val="00EF4E8E"/>
    <w:rsid w:val="00EF54C6"/>
    <w:rsid w:val="00EF6E3C"/>
    <w:rsid w:val="00F003BD"/>
    <w:rsid w:val="00F047B8"/>
    <w:rsid w:val="00F20559"/>
    <w:rsid w:val="00F218F9"/>
    <w:rsid w:val="00F2279A"/>
    <w:rsid w:val="00F25905"/>
    <w:rsid w:val="00F32579"/>
    <w:rsid w:val="00F4152F"/>
    <w:rsid w:val="00F41BD9"/>
    <w:rsid w:val="00F443AD"/>
    <w:rsid w:val="00F47E1B"/>
    <w:rsid w:val="00F54697"/>
    <w:rsid w:val="00F549BD"/>
    <w:rsid w:val="00F6273E"/>
    <w:rsid w:val="00F712E2"/>
    <w:rsid w:val="00F922F8"/>
    <w:rsid w:val="00F97096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3EA09EEC"/>
    <w:rsid w:val="404DA8F1"/>
    <w:rsid w:val="49BDF532"/>
    <w:rsid w:val="4FDA8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/>
    <w:lsdException w:name="toc 7" w:uiPriority="39" w:semiHidden="1" w:unhideWhenUsed="1" w:qFormat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C616D"/>
    <w:pPr>
      <w:spacing w:before="0"/>
      <w:outlineLvl w:val="2"/>
    </w:pPr>
    <w:rPr>
      <w:rFonts w:ascii="Arial" w:hAnsi="Arial" w:eastAsia="Times New Roman" w:cs="Arial"/>
      <w:kern w:val="0"/>
      <w:sz w:val="22"/>
      <w:szCs w:val="2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hAnsiTheme="majorHAnsi" w:eastAsiaTheme="majorEastAsia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7Char" w:customStyle="1">
    <w:name w:val="Heading 7 Char"/>
    <w:basedOn w:val="DefaultParagraphFont"/>
    <w:link w:val="Heading7"/>
    <w:uiPriority w:val="9"/>
    <w:semiHidden/>
    <w:rsid w:val="00FD0055"/>
    <w:rPr>
      <w:rFonts w:asciiTheme="majorHAnsi" w:hAnsiTheme="majorHAnsi" w:eastAsiaTheme="majorEastAsia" w:cstheme="majorBidi"/>
      <w:i/>
      <w:iCs/>
      <w:color w:val="010041" w:themeColor="accent1" w:themeShade="7F"/>
      <w:sz w:val="20"/>
      <w:szCs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D0055"/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D0055"/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color="FCCC74" w:themeColor="accent4" w:themeTint="99" w:sz="4" w:space="0"/>
        <w:left w:val="single" w:color="FCCC74" w:themeColor="accent4" w:themeTint="99" w:sz="4" w:space="0"/>
        <w:bottom w:val="single" w:color="FCCC74" w:themeColor="accent4" w:themeTint="99" w:sz="4" w:space="0"/>
        <w:right w:val="single" w:color="FCCC74" w:themeColor="accent4" w:themeTint="99" w:sz="4" w:space="0"/>
        <w:insideH w:val="single" w:color="FCCC74" w:themeColor="accent4" w:themeTint="99" w:sz="4" w:space="0"/>
        <w:insideV w:val="single" w:color="FCCC7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AAB18" w:themeColor="accent4" w:sz="4" w:space="0"/>
          <w:left w:val="single" w:color="FAAB18" w:themeColor="accent4" w:sz="4" w:space="0"/>
          <w:bottom w:val="single" w:color="FAAB18" w:themeColor="accent4" w:sz="4" w:space="0"/>
          <w:right w:val="single" w:color="FAAB18" w:themeColor="accent4" w:sz="4" w:space="0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styleId="DefaultTableRed" w:customStyle="1">
    <w:name w:val="Default Table Red"/>
    <w:basedOn w:val="TableNormal"/>
    <w:next w:val="TableNormal"/>
    <w:uiPriority w:val="59"/>
    <w:rsid w:val="009F3CD4"/>
    <w:rPr>
      <w:rFonts w:ascii="Arial" w:hAnsi="Arial" w:eastAsia="Times New Roman" w:cs="Times New Roman"/>
      <w:kern w:val="0"/>
      <w:szCs w:val="20"/>
      <w:lang w:eastAsia="en-AU"/>
      <w14:ligatures w14:val="none"/>
    </w:rPr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color="999999" w:themeColor="text2" w:themeTint="66" w:sz="4" w:space="0"/>
          <w:left w:val="single" w:color="999999" w:themeColor="text2" w:themeTint="66" w:sz="4" w:space="0"/>
          <w:bottom w:val="single" w:color="999999" w:themeColor="text2" w:themeTint="66" w:sz="4" w:space="0"/>
          <w:right w:val="single" w:color="999999" w:themeColor="text2" w:themeTint="66" w:sz="4" w:space="0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hAnsi="Arial" w:eastAsia="Calibri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NoSpacingChar" w:customStyle="1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71425C"/>
  </w:style>
  <w:style w:type="paragraph" w:styleId="FooterRight" w:customStyle="1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styleId="Heading1Char" w:customStyle="1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styleId="Heading2Char" w:customStyle="1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styleId="Heading3Char" w:customStyle="1">
    <w:name w:val="Heading 3 Char"/>
    <w:basedOn w:val="DefaultParagraphFont"/>
    <w:link w:val="Heading3"/>
    <w:uiPriority w:val="9"/>
    <w:rsid w:val="006C616D"/>
    <w:rPr>
      <w:rFonts w:ascii="Arial" w:hAnsi="Arial" w:eastAsia="Times New Roman" w:cs="Arial"/>
      <w:kern w:val="0"/>
      <w:sz w:val="22"/>
      <w:szCs w:val="22"/>
      <w:lang w:eastAsia="en-AU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177312"/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rsid w:val="00415688"/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rsid w:val="00141964"/>
    <w:rPr>
      <w:rFonts w:ascii="Arial" w:hAnsi="Arial" w:eastAsia="Times New Roman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QuoteChar" w:customStyle="1">
    <w:name w:val="Quote Char"/>
    <w:basedOn w:val="DefaultParagraphFont"/>
    <w:link w:val="Quote"/>
    <w:uiPriority w:val="29"/>
    <w:rsid w:val="008B4827"/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styleId="SubtitleChar" w:customStyle="1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styleId="DocumentHeading" w:customStyle="1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color="D3D4D5" w:themeColor="accent5" w:themeTint="66" w:sz="4" w:space="0"/>
        <w:left w:val="single" w:color="D3D4D5" w:themeColor="accent5" w:themeTint="66" w:sz="4" w:space="0"/>
        <w:bottom w:val="single" w:color="D3D4D5" w:themeColor="accent5" w:themeTint="66" w:sz="4" w:space="0"/>
        <w:right w:val="single" w:color="D3D4D5" w:themeColor="accent5" w:themeTint="66" w:sz="4" w:space="0"/>
        <w:insideH w:val="single" w:color="D3D4D5" w:themeColor="accent5" w:themeTint="66" w:sz="4" w:space="0"/>
        <w:insideV w:val="single" w:color="D3D4D5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BEBFC0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BFC0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1F1B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urful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color="939597" w:themeColor="accent5" w:sz="4" w:space="0"/>
        <w:bottom w:val="single" w:color="939597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39597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urful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AB18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AB18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AB18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AB18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E6601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E6601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E6601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E6601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color="FAAB18" w:themeColor="accent4" w:sz="4" w:space="0"/>
        <w:left w:val="single" w:color="FAAB18" w:themeColor="accent4" w:sz="4" w:space="0"/>
        <w:bottom w:val="single" w:color="FAAB18" w:themeColor="accent4" w:sz="4" w:space="0"/>
        <w:right w:val="single" w:color="FAAB18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AAB18" w:themeColor="accent4" w:sz="4" w:space="0"/>
          <w:right w:val="single" w:color="FAAB18" w:themeColor="accent4" w:sz="4" w:space="0"/>
        </w:tcBorders>
      </w:tcPr>
    </w:tblStylePr>
    <w:tblStylePr w:type="band1Horz">
      <w:tblPr/>
      <w:tcPr>
        <w:tcBorders>
          <w:top w:val="single" w:color="FAAB18" w:themeColor="accent4" w:sz="4" w:space="0"/>
          <w:bottom w:val="single" w:color="FAAB18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AB18" w:themeColor="accent4" w:sz="4" w:space="0"/>
          <w:left w:val="nil"/>
        </w:tcBorders>
      </w:tcPr>
    </w:tblStylePr>
    <w:tblStylePr w:type="swCell">
      <w:tblPr/>
      <w:tcPr>
        <w:tcBorders>
          <w:top w:val="double" w:color="FAAB18" w:themeColor="accent4" w:sz="4" w:space="0"/>
          <w:right w:val="nil"/>
        </w:tcBorders>
      </w:tcPr>
    </w:tblStylePr>
  </w:style>
  <w:style w:type="paragraph" w:styleId="TableRows" w:customStyle="1">
    <w:name w:val="Table Rows"/>
    <w:autoRedefine/>
    <w:qFormat/>
    <w:rsid w:val="00A75E2C"/>
    <w:pPr>
      <w:spacing w:before="60" w:after="60"/>
      <w:mirrorIndents/>
      <w:jc w:val="center"/>
    </w:pPr>
    <w:rPr>
      <w:rFonts w:ascii="Arial" w:hAnsi="Arial" w:eastAsia="Times New Roman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color="0041CF" w:themeColor="accent2" w:sz="4" w:space="0"/>
        <w:left w:val="single" w:color="0041CF" w:themeColor="accent2" w:sz="4" w:space="0"/>
        <w:bottom w:val="single" w:color="0041CF" w:themeColor="accent2" w:sz="4" w:space="0"/>
        <w:right w:val="single" w:color="0041C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color="0041C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CF" w:themeColor="accent2" w:sz="4" w:space="0"/>
          <w:right w:val="single" w:color="0041CF" w:themeColor="accent2" w:sz="4" w:space="0"/>
        </w:tcBorders>
      </w:tcPr>
    </w:tblStylePr>
    <w:tblStylePr w:type="band1Horz">
      <w:tblPr/>
      <w:tcPr>
        <w:tcBorders>
          <w:top w:val="single" w:color="0041CF" w:themeColor="accent2" w:sz="4" w:space="0"/>
          <w:bottom w:val="single" w:color="0041C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CF" w:themeColor="accent2" w:sz="4" w:space="0"/>
          <w:left w:val="nil"/>
        </w:tcBorders>
      </w:tcPr>
    </w:tblStylePr>
    <w:tblStylePr w:type="swCell">
      <w:tblPr/>
      <w:tcPr>
        <w:tcBorders>
          <w:top w:val="double" w:color="0041CF" w:themeColor="accent2" w:sz="4" w:space="0"/>
          <w:right w:val="nil"/>
        </w:tcBorders>
      </w:tcPr>
    </w:tblStylePr>
  </w:style>
  <w:style w:type="paragraph" w:styleId="TableHeadings" w:customStyle="1">
    <w:name w:val="Table Headings"/>
    <w:autoRedefine/>
    <w:qFormat/>
    <w:rsid w:val="00A75E2C"/>
    <w:pPr>
      <w:spacing w:before="80" w:after="80"/>
      <w:ind w:right="-35"/>
    </w:pPr>
    <w:rPr>
      <w:rFonts w:ascii="Arial" w:hAnsi="Arial" w:eastAsia="Times New Roman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styleId="FooterMiddle" w:customStyle="1">
    <w:name w:val="Footer Middle"/>
    <w:basedOn w:val="Normal"/>
    <w:rsid w:val="0071425C"/>
    <w:pPr>
      <w:jc w:val="center"/>
    </w:pPr>
    <w:rPr>
      <w:sz w:val="14"/>
      <w:szCs w:val="14"/>
    </w:rPr>
  </w:style>
  <w:style w:type="paragraph" w:styleId="FooterLeft" w:customStyle="1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425C"/>
  </w:style>
  <w:style w:type="numbering" w:styleId="CurrentList1" w:customStyle="1">
    <w:name w:val="Current List1"/>
    <w:uiPriority w:val="99"/>
    <w:rsid w:val="001103CE"/>
    <w:pPr>
      <w:numPr>
        <w:numId w:val="2"/>
      </w:numPr>
    </w:pPr>
  </w:style>
  <w:style w:type="numbering" w:styleId="CurrentList2" w:customStyle="1">
    <w:name w:val="Current List2"/>
    <w:uiPriority w:val="99"/>
    <w:rsid w:val="001103CE"/>
    <w:pPr>
      <w:numPr>
        <w:numId w:val="3"/>
      </w:numPr>
    </w:pPr>
  </w:style>
  <w:style w:type="numbering" w:styleId="CurrentList3" w:customStyle="1">
    <w:name w:val="Current List3"/>
    <w:uiPriority w:val="99"/>
    <w:rsid w:val="001103CE"/>
    <w:pPr>
      <w:numPr>
        <w:numId w:val="4"/>
      </w:numPr>
    </w:pPr>
  </w:style>
  <w:style w:type="numbering" w:styleId="CurrentList4" w:customStyle="1">
    <w:name w:val="Current List4"/>
    <w:uiPriority w:val="99"/>
    <w:rsid w:val="001103CE"/>
    <w:pPr>
      <w:numPr>
        <w:numId w:val="5"/>
      </w:numPr>
    </w:pPr>
  </w:style>
  <w:style w:type="numbering" w:styleId="CurrentList5" w:customStyle="1">
    <w:name w:val="Current List5"/>
    <w:uiPriority w:val="99"/>
    <w:rsid w:val="001103CE"/>
    <w:pPr>
      <w:numPr>
        <w:numId w:val="6"/>
      </w:numPr>
    </w:pPr>
  </w:style>
  <w:style w:type="paragraph" w:styleId="BodyBulletedList" w:customStyle="1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color="666666" w:themeColor="accent6" w:themeTint="99" w:sz="4" w:space="0"/>
        <w:bottom w:val="single" w:color="666666" w:themeColor="accent6" w:themeTint="99" w:sz="4" w:space="0"/>
        <w:insideH w:val="single" w:color="666666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color="030083" w:themeColor="accent1" w:sz="4" w:space="0"/>
        <w:left w:val="single" w:color="030083" w:themeColor="accent1" w:sz="4" w:space="0"/>
        <w:bottom w:val="single" w:color="030083" w:themeColor="accent1" w:sz="4" w:space="0"/>
        <w:right w:val="single" w:color="03008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30083" w:themeColor="accent1" w:sz="4" w:space="0"/>
          <w:right w:val="single" w:color="030083" w:themeColor="accent1" w:sz="4" w:space="0"/>
        </w:tcBorders>
      </w:tcPr>
    </w:tblStylePr>
    <w:tblStylePr w:type="band1Horz">
      <w:tblPr/>
      <w:tcPr>
        <w:tcBorders>
          <w:top w:val="single" w:color="030083" w:themeColor="accent1" w:sz="4" w:space="0"/>
          <w:bottom w:val="single" w:color="03008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30083" w:themeColor="accent1" w:sz="4" w:space="0"/>
          <w:left w:val="nil"/>
        </w:tcBorders>
      </w:tcPr>
    </w:tblStylePr>
    <w:tblStylePr w:type="swCell">
      <w:tblPr/>
      <w:tcPr>
        <w:tcBorders>
          <w:top w:val="double" w:color="030083" w:themeColor="accent1" w:sz="4" w:space="0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color="FEA266" w:themeColor="accent3" w:themeTint="99" w:sz="4" w:space="0"/>
        <w:left w:val="single" w:color="FEA266" w:themeColor="accent3" w:themeTint="99" w:sz="4" w:space="0"/>
        <w:bottom w:val="single" w:color="FEA266" w:themeColor="accent3" w:themeTint="99" w:sz="4" w:space="0"/>
        <w:right w:val="single" w:color="FEA266" w:themeColor="accent3" w:themeTint="99" w:sz="4" w:space="0"/>
        <w:insideH w:val="single" w:color="FEA266" w:themeColor="accent3" w:themeTint="99" w:sz="4" w:space="0"/>
        <w:insideV w:val="single" w:color="FEA266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E6601" w:themeColor="accent3" w:sz="4" w:space="0"/>
          <w:left w:val="single" w:color="FE6601" w:themeColor="accent3" w:sz="4" w:space="0"/>
          <w:bottom w:val="single" w:color="FE6601" w:themeColor="accent3" w:sz="4" w:space="0"/>
          <w:right w:val="single" w:color="FE6601" w:themeColor="accent3" w:sz="4" w:space="0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color="FE6601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color="BEBFC0" w:themeColor="accent5" w:themeTint="99" w:sz="4" w:space="0"/>
        <w:left w:val="single" w:color="BEBFC0" w:themeColor="accent5" w:themeTint="99" w:sz="4" w:space="0"/>
        <w:bottom w:val="single" w:color="BEBFC0" w:themeColor="accent5" w:themeTint="99" w:sz="4" w:space="0"/>
        <w:right w:val="single" w:color="BEBFC0" w:themeColor="accent5" w:themeTint="99" w:sz="4" w:space="0"/>
        <w:insideH w:val="single" w:color="BEBFC0" w:themeColor="accent5" w:themeTint="99" w:sz="4" w:space="0"/>
        <w:insideV w:val="single" w:color="BEBFC0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9597" w:themeColor="accent5" w:sz="4" w:space="0"/>
          <w:left w:val="single" w:color="939597" w:themeColor="accent5" w:sz="4" w:space="0"/>
          <w:bottom w:val="single" w:color="939597" w:themeColor="accent5" w:sz="4" w:space="0"/>
          <w:right w:val="single" w:color="939597" w:themeColor="accent5" w:sz="4" w:space="0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color="666666" w:themeColor="accent6" w:themeTint="99" w:sz="4" w:space="0"/>
        <w:left w:val="single" w:color="666666" w:themeColor="accent6" w:themeTint="99" w:sz="4" w:space="0"/>
        <w:bottom w:val="single" w:color="666666" w:themeColor="accent6" w:themeTint="99" w:sz="4" w:space="0"/>
        <w:right w:val="single" w:color="666666" w:themeColor="accent6" w:themeTint="99" w:sz="4" w:space="0"/>
        <w:insideH w:val="single" w:color="666666" w:themeColor="accent6" w:themeTint="99" w:sz="4" w:space="0"/>
        <w:insideV w:val="single" w:color="666666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color="000000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color="FEC199" w:themeColor="accent3" w:themeTint="66" w:sz="4" w:space="0"/>
        <w:left w:val="single" w:color="FEC199" w:themeColor="accent3" w:themeTint="66" w:sz="4" w:space="0"/>
        <w:bottom w:val="single" w:color="FEC199" w:themeColor="accent3" w:themeTint="66" w:sz="4" w:space="0"/>
        <w:right w:val="single" w:color="FEC199" w:themeColor="accent3" w:themeTint="66" w:sz="4" w:space="0"/>
        <w:insideH w:val="single" w:color="FEC199" w:themeColor="accent3" w:themeTint="66" w:sz="4" w:space="0"/>
        <w:insideV w:val="single" w:color="FEC199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FEA266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EA266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  <w:insideV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color="4440FF" w:themeColor="text1" w:themeTint="80" w:sz="4" w:space="0"/>
        <w:bottom w:val="single" w:color="4440F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4440F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4440F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2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1Horz">
      <w:tblPr/>
      <w:tcPr>
        <w:tcBorders>
          <w:top w:val="single" w:color="4440FF" w:themeColor="text1" w:themeTint="80" w:sz="4" w:space="0"/>
          <w:bottom w:val="single" w:color="4440FF" w:themeColor="text1" w:themeTint="80" w:sz="4" w:space="0"/>
        </w:tcBorders>
      </w:tcPr>
    </w:tblStylePr>
  </w:style>
  <w:style w:type="table" w:styleId="DefaultTableBlack" w:customStyle="1">
    <w:name w:val="Default Table Black"/>
    <w:basedOn w:val="TableNormal"/>
    <w:uiPriority w:val="99"/>
    <w:rsid w:val="009F3CD4"/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CurrentList6" w:customStyle="1">
    <w:name w:val="Current List6"/>
    <w:uiPriority w:val="99"/>
    <w:rsid w:val="00434E09"/>
    <w:pPr>
      <w:numPr>
        <w:numId w:val="8"/>
      </w:numPr>
    </w:pPr>
  </w:style>
  <w:style w:type="paragraph" w:styleId="ContainedTitleRed" w:customStyle="1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styleId="QUOTEStyle1" w:customStyle="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styleId="QUOTEStyle2" w:customStyle="1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color="030083" w:themeColor="accent1" w:sz="48" w:space="0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styleId="QUOTEStyle3" w:customStyle="1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color="030083" w:themeColor="accent1" w:sz="48" w:space="0"/>
      </w:tblBorders>
    </w:tblPr>
    <w:tcPr>
      <w:shd w:val="clear" w:color="auto" w:fill="CCCCCC" w:themeFill="text2" w:themeFillTint="33"/>
      <w:vAlign w:val="center"/>
    </w:tcPr>
  </w:style>
  <w:style w:type="paragraph" w:styleId="IntroParagraph" w:customStyle="1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color="030083" w:themeColor="accent1" w:sz="4" w:space="10"/>
        <w:bottom w:val="single" w:color="030083" w:themeColor="accent1" w:sz="4" w:space="10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styleId="IntenseQuoteChar" w:customStyle="1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styleId="CurrentList7" w:customStyle="1">
    <w:name w:val="Current List7"/>
    <w:uiPriority w:val="99"/>
    <w:rsid w:val="00AA39CE"/>
    <w:pPr>
      <w:numPr>
        <w:numId w:val="19"/>
      </w:numPr>
    </w:pPr>
  </w:style>
  <w:style w:type="paragraph" w:styleId="HeadingOneWhite" w:customStyle="1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styleId="HeadingOneWhiteChar" w:customStyle="1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styleId="StyleHeading1Background1" w:customStyle="1">
    <w:name w:val="Style Heading 1 + Background 1"/>
    <w:basedOn w:val="Heading1"/>
    <w:qFormat/>
    <w:rsid w:val="0066645B"/>
    <w:rPr>
      <w:color w:val="FFFFFF" w:themeColor="background1"/>
    </w:rPr>
  </w:style>
  <w:style w:type="paragraph" w:styleId="CoverSubhead" w:customStyle="1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styleId="Style1" w:customStyle="1">
    <w:name w:val="Style1"/>
    <w:basedOn w:val="ContainedTitleRed"/>
    <w:qFormat/>
    <w:rsid w:val="00BA3965"/>
    <w:pPr>
      <w:framePr w:wrap="notBeside" w:hAnchor="text"/>
      <w:pBdr>
        <w:top w:val="single" w:color="030083" w:themeColor="accent1" w:sz="8" w:space="6"/>
        <w:left w:val="single" w:color="030083" w:themeColor="accent1" w:sz="8" w:space="10"/>
        <w:bottom w:val="single" w:color="030083" w:themeColor="accent1" w:sz="8" w:space="6"/>
        <w:right w:val="single" w:color="030083" w:themeColor="accent1" w:sz="8" w:space="10"/>
      </w:pBdr>
      <w:ind w:left="284"/>
    </w:pPr>
    <w:rPr>
      <w:sz w:val="32"/>
    </w:rPr>
  </w:style>
  <w:style w:type="paragraph" w:styleId="GradientBoxHeading" w:customStyle="1">
    <w:name w:val="Gradient Box Heading"/>
    <w:basedOn w:val="Heading3"/>
    <w:qFormat/>
    <w:rsid w:val="00A7658F"/>
    <w:rPr>
      <w:color w:val="FFFFFF" w:themeColor="background1"/>
    </w:rPr>
  </w:style>
  <w:style w:type="paragraph" w:styleId="ContainedGradientHeading" w:customStyle="1">
    <w:name w:val="Contained Gradient Heading"/>
    <w:basedOn w:val="Heading3"/>
    <w:qFormat/>
    <w:rsid w:val="00A7658F"/>
    <w:rPr>
      <w:color w:val="FFFFFF" w:themeColor="background1"/>
    </w:rPr>
  </w:style>
  <w:style w:type="paragraph" w:styleId="ContainedTitle" w:customStyle="1">
    <w:name w:val="Contained Title"/>
    <w:basedOn w:val="ContainedTitleRed"/>
    <w:qFormat/>
    <w:rsid w:val="00D81CDC"/>
    <w:rPr>
      <w:color w:val="030083" w:themeColor="accent1"/>
    </w:rPr>
  </w:style>
  <w:style w:type="paragraph" w:styleId="DocumentHeadingWhite" w:customStyle="1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styleId="CoverSubheadWhite" w:customStyle="1">
    <w:name w:val="Cover Subhead White"/>
    <w:basedOn w:val="CoverSubhead"/>
    <w:qFormat/>
    <w:rsid w:val="00D4502D"/>
    <w:rPr>
      <w:color w:val="FFFFFF" w:themeColor="background1"/>
    </w:rPr>
  </w:style>
  <w:style w:type="paragraph" w:styleId="SUBWHITE" w:customStyle="1">
    <w:name w:val="*SUB WHITE"/>
    <w:qFormat/>
    <w:rsid w:val="002D6A26"/>
    <w:rPr>
      <w:color w:val="FFFFFF" w:themeColor="background2"/>
      <w:sz w:val="20"/>
      <w:szCs w:val="20"/>
    </w:rPr>
  </w:style>
  <w:style w:type="paragraph" w:styleId="DocumentHeadingGradient" w:customStyle="1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styleId="SubtleReferenceWhite" w:customStyle="1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styleId="UnitContainedHeader" w:customStyle="1">
    <w:name w:val="Unit Contained Header"/>
    <w:basedOn w:val="Heading1"/>
    <w:qFormat/>
    <w:rsid w:val="003D38A3"/>
    <w:pPr>
      <w:framePr w:wrap="around" w:hAnchor="text" w:vAnchor="text" w:y="1"/>
      <w:spacing w:before="0" w:after="0"/>
    </w:pPr>
    <w:rPr>
      <w:color w:val="FFFFFF" w:themeColor="background2"/>
      <w:sz w:val="24"/>
      <w:szCs w:val="24"/>
    </w:rPr>
  </w:style>
  <w:style w:type="paragraph" w:styleId="CourseContainedHeader" w:customStyle="1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styleId="paragraph" w:customStyle="1">
    <w:name w:val="paragraph"/>
    <w:basedOn w:val="Normal"/>
    <w:rsid w:val="004B4E0F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4B4E0F"/>
  </w:style>
  <w:style w:type="character" w:styleId="eop" w:customStyle="1">
    <w:name w:val="eop"/>
    <w:basedOn w:val="DefaultParagraphFont"/>
    <w:rsid w:val="004B4E0F"/>
  </w:style>
  <w:style w:type="paragraph" w:styleId="OrangeNumbers" w:customStyle="1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A7807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5B8846-9609-4FEF-B8BF-B8BA3C098262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MSQ36165_ResourceTemplates_WorkSheet (1).dotx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Leighann Ness Wilson</cp:lastModifiedBy>
  <cp:revision>12</cp:revision>
  <dcterms:created xsi:type="dcterms:W3CDTF">2025-07-16T23:03:00Z</dcterms:created>
  <dcterms:modified xsi:type="dcterms:W3CDTF">2025-07-30T04:31:48Z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